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88CB40" w14:textId="77777777" w:rsidR="00A40286" w:rsidRDefault="00A40286" w:rsidP="00A40286">
      <w:pPr>
        <w:pStyle w:val="NoSpacing"/>
        <w:tabs>
          <w:tab w:val="left" w:pos="1440"/>
        </w:tabs>
      </w:pPr>
      <w:r>
        <w:rPr>
          <w:u w:val="single"/>
        </w:rPr>
        <w:t>John DALE</w:t>
      </w:r>
      <w:r>
        <w:t xml:space="preserve">    </w:t>
      </w:r>
      <w:proofErr w:type="gramStart"/>
      <w:r>
        <w:t xml:space="preserve">   (</w:t>
      </w:r>
      <w:proofErr w:type="gramEnd"/>
      <w:r>
        <w:t>fl.1460)</w:t>
      </w:r>
    </w:p>
    <w:p w14:paraId="3DEA5B8C" w14:textId="77777777" w:rsidR="00A40286" w:rsidRDefault="00A40286" w:rsidP="00A40286">
      <w:pPr>
        <w:pStyle w:val="NoSpacing"/>
        <w:tabs>
          <w:tab w:val="left" w:pos="1440"/>
        </w:tabs>
      </w:pPr>
    </w:p>
    <w:p w14:paraId="62C6E917" w14:textId="77777777" w:rsidR="00A40286" w:rsidRDefault="00A40286" w:rsidP="00A40286">
      <w:pPr>
        <w:pStyle w:val="NoSpacing"/>
        <w:tabs>
          <w:tab w:val="left" w:pos="1440"/>
        </w:tabs>
      </w:pPr>
    </w:p>
    <w:p w14:paraId="03E91264" w14:textId="77777777" w:rsidR="00A40286" w:rsidRDefault="00A40286" w:rsidP="00A40286">
      <w:pPr>
        <w:pStyle w:val="NoSpacing"/>
        <w:tabs>
          <w:tab w:val="left" w:pos="1440"/>
        </w:tabs>
      </w:pPr>
      <w:r>
        <w:t>24 Aug.1460</w:t>
      </w:r>
      <w:r>
        <w:tab/>
        <w:t xml:space="preserve">He was a witness when Richard </w:t>
      </w:r>
      <w:proofErr w:type="spellStart"/>
      <w:r>
        <w:t>Carre</w:t>
      </w:r>
      <w:proofErr w:type="spellEnd"/>
      <w:r>
        <w:t xml:space="preserve"> of Chesterfield(q.v.) granted </w:t>
      </w:r>
      <w:proofErr w:type="gramStart"/>
      <w:r>
        <w:t>two</w:t>
      </w:r>
      <w:proofErr w:type="gramEnd"/>
    </w:p>
    <w:p w14:paraId="1F73438C" w14:textId="77777777" w:rsidR="00A40286" w:rsidRDefault="00A40286" w:rsidP="00A40286">
      <w:pPr>
        <w:pStyle w:val="NoSpacing"/>
        <w:tabs>
          <w:tab w:val="left" w:pos="1440"/>
        </w:tabs>
      </w:pPr>
      <w:r>
        <w:tab/>
        <w:t xml:space="preserve">messuages in </w:t>
      </w:r>
      <w:proofErr w:type="spellStart"/>
      <w:r>
        <w:t>Knifesmithgate</w:t>
      </w:r>
      <w:proofErr w:type="spellEnd"/>
      <w:r>
        <w:t xml:space="preserve">, Chesterfield, to Henry </w:t>
      </w:r>
      <w:proofErr w:type="spellStart"/>
      <w:r>
        <w:t>Buntyng</w:t>
      </w:r>
      <w:proofErr w:type="spellEnd"/>
      <w:r>
        <w:t>(q.v.).</w:t>
      </w:r>
    </w:p>
    <w:p w14:paraId="23F314B3" w14:textId="77777777" w:rsidR="00A40286" w:rsidRDefault="00A40286" w:rsidP="00A40286">
      <w:pPr>
        <w:pStyle w:val="NoSpacing"/>
        <w:tabs>
          <w:tab w:val="left" w:pos="1440"/>
        </w:tabs>
      </w:pPr>
      <w:r>
        <w:tab/>
        <w:t>(T.N.A. ref. DD/FJ/1/64/84)</w:t>
      </w:r>
    </w:p>
    <w:p w14:paraId="3F6DCB67" w14:textId="77777777" w:rsidR="00A40286" w:rsidRDefault="00A40286" w:rsidP="00A40286">
      <w:pPr>
        <w:pStyle w:val="NoSpacing"/>
        <w:tabs>
          <w:tab w:val="left" w:pos="1440"/>
        </w:tabs>
      </w:pPr>
    </w:p>
    <w:p w14:paraId="722106FB" w14:textId="77777777" w:rsidR="00A40286" w:rsidRDefault="00A40286" w:rsidP="00A40286">
      <w:pPr>
        <w:pStyle w:val="NoSpacing"/>
        <w:tabs>
          <w:tab w:val="left" w:pos="1440"/>
        </w:tabs>
      </w:pPr>
    </w:p>
    <w:p w14:paraId="7815BFD8" w14:textId="77777777" w:rsidR="00A40286" w:rsidRDefault="00A40286" w:rsidP="00A40286">
      <w:pPr>
        <w:pStyle w:val="NoSpacing"/>
        <w:tabs>
          <w:tab w:val="left" w:pos="1440"/>
        </w:tabs>
      </w:pPr>
      <w:r>
        <w:t>12 November 2022</w:t>
      </w:r>
    </w:p>
    <w:p w14:paraId="526B454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618B4E" w14:textId="77777777" w:rsidR="00A40286" w:rsidRDefault="00A40286" w:rsidP="009139A6">
      <w:r>
        <w:separator/>
      </w:r>
    </w:p>
  </w:endnote>
  <w:endnote w:type="continuationSeparator" w:id="0">
    <w:p w14:paraId="21F06F98" w14:textId="77777777" w:rsidR="00A40286" w:rsidRDefault="00A4028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E74F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210F5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8BFE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4CC5E5" w14:textId="77777777" w:rsidR="00A40286" w:rsidRDefault="00A40286" w:rsidP="009139A6">
      <w:r>
        <w:separator/>
      </w:r>
    </w:p>
  </w:footnote>
  <w:footnote w:type="continuationSeparator" w:id="0">
    <w:p w14:paraId="1F07030F" w14:textId="77777777" w:rsidR="00A40286" w:rsidRDefault="00A4028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AD62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1221E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25A4D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0286"/>
    <w:rsid w:val="000666E0"/>
    <w:rsid w:val="002510B7"/>
    <w:rsid w:val="005C130B"/>
    <w:rsid w:val="00826F5C"/>
    <w:rsid w:val="009139A6"/>
    <w:rsid w:val="009448BB"/>
    <w:rsid w:val="00947624"/>
    <w:rsid w:val="00A3176C"/>
    <w:rsid w:val="00A40286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D5C722"/>
  <w15:chartTrackingRefBased/>
  <w15:docId w15:val="{F049155A-7F87-4E99-B845-B65032FE6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33</Words>
  <Characters>194</Characters>
  <Application>Microsoft Office Word</Application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2023-03-12T22:14:00Z</dcterms:created>
  <dcterms:modified xsi:type="dcterms:W3CDTF">2023-03-12T22:14:00Z</dcterms:modified>
</cp:coreProperties>
</file>